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FA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9D15FA" w:rsidRPr="008978B2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21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9D15FA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9D15FA" w:rsidRPr="004376D4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9D15FA" w:rsidRPr="008978B2" w:rsidRDefault="009D15FA" w:rsidP="00B65E0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9D15FA" w:rsidRDefault="009D15FA" w:rsidP="006121CF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15FA" w:rsidRPr="006121CF" w:rsidRDefault="009D15FA" w:rsidP="00047B1A">
      <w:pPr>
        <w:pStyle w:val="NoSpacing"/>
        <w:jc w:val="both"/>
        <w:rPr>
          <w:rFonts w:ascii="Comic Sans MS" w:hAnsi="Comic Sans MS" w:cs="Calibri"/>
          <w:b/>
          <w:sz w:val="20"/>
          <w:szCs w:val="20"/>
        </w:rPr>
      </w:pPr>
      <w:r w:rsidRPr="00047B1A">
        <w:rPr>
          <w:rFonts w:ascii="Comic Sans MS" w:hAnsi="Comic Sans MS" w:cs="Calibri"/>
          <w:sz w:val="20"/>
          <w:szCs w:val="20"/>
        </w:rPr>
        <w:t>Çocukların dikkati merkeze eklenen yeni kitaplara çekilir. Çocuklara n</w:t>
      </w:r>
      <w:r w:rsidRPr="00047B1A">
        <w:rPr>
          <w:rFonts w:ascii="Comic Sans MS" w:hAnsi="Comic Sans MS"/>
          <w:sz w:val="20"/>
          <w:szCs w:val="20"/>
        </w:rPr>
        <w:t>asıl oldukları sorularak kısaca sohbet edilir. Çocuklara hangi öğrenme merkezine</w:t>
      </w:r>
      <w:r w:rsidRPr="00997873">
        <w:rPr>
          <w:rFonts w:ascii="Comic Sans MS" w:hAnsi="Comic Sans MS"/>
          <w:sz w:val="20"/>
          <w:szCs w:val="20"/>
        </w:rPr>
        <w:t xml:space="preserve"> geçecekleri sorulup kararsız olanlara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9D15FA" w:rsidRPr="008978B2" w:rsidRDefault="009D15FA" w:rsidP="00047B1A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15FA" w:rsidRPr="008978B2" w:rsidRDefault="009D15FA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D15FA" w:rsidRPr="008978B2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23 NİSAN BİZİM BAYRAMIMIZ </w:t>
      </w:r>
      <w:r w:rsidRPr="008978B2">
        <w:rPr>
          <w:rFonts w:ascii="Comic Sans MS" w:hAnsi="Comic Sans MS"/>
          <w:sz w:val="20"/>
          <w:szCs w:val="20"/>
        </w:rPr>
        <w:t xml:space="preserve">”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>isimli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Türkçe dil-sanat </w:t>
      </w:r>
      <w:r w:rsidRPr="00C4088A">
        <w:rPr>
          <w:rFonts w:ascii="Comic Sans MS" w:hAnsi="Comic Sans MS"/>
          <w:sz w:val="20"/>
          <w:szCs w:val="20"/>
        </w:rPr>
        <w:t xml:space="preserve"> etkinliği</w:t>
      </w:r>
    </w:p>
    <w:p w:rsidR="009D15FA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  <w:r w:rsidRPr="00A22B6D">
        <w:rPr>
          <w:rFonts w:ascii="Comic Sans MS" w:hAnsi="Comic Sans MS"/>
          <w:b/>
          <w:sz w:val="20"/>
          <w:szCs w:val="20"/>
        </w:rPr>
        <w:t>Öğle Yemeği, Temizlik</w:t>
      </w: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  <w:r w:rsidRPr="00A22B6D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  <w:r w:rsidRPr="00A22B6D">
        <w:rPr>
          <w:rFonts w:ascii="Comic Sans MS" w:hAnsi="Comic Sans MS"/>
          <w:b/>
          <w:sz w:val="20"/>
          <w:szCs w:val="20"/>
        </w:rPr>
        <w:t>Kahvaltı, Temizlik</w:t>
      </w: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  <w:r w:rsidRPr="00A22B6D">
        <w:rPr>
          <w:rFonts w:ascii="Comic Sans MS" w:hAnsi="Comic Sans MS"/>
          <w:b/>
          <w:sz w:val="20"/>
          <w:szCs w:val="20"/>
        </w:rPr>
        <w:t>Etkinlik Zamanı</w:t>
      </w:r>
    </w:p>
    <w:p w:rsidR="009D15FA" w:rsidRPr="00B65E05" w:rsidRDefault="009D15FA" w:rsidP="00A22B6D">
      <w:pPr>
        <w:pStyle w:val="NoSpacing"/>
        <w:rPr>
          <w:rFonts w:ascii="Comic Sans MS" w:hAnsi="Comic Sans MS"/>
          <w:sz w:val="20"/>
          <w:szCs w:val="20"/>
        </w:rPr>
      </w:pPr>
      <w:r w:rsidRPr="00B65E05">
        <w:rPr>
          <w:rFonts w:ascii="Comic Sans MS" w:hAnsi="Comic Sans MS"/>
          <w:sz w:val="20"/>
          <w:szCs w:val="20"/>
        </w:rPr>
        <w:t>"  ’’ isimli  sanat-oyun etkinliği</w:t>
      </w:r>
    </w:p>
    <w:p w:rsidR="009D15FA" w:rsidRPr="00A22B6D" w:rsidRDefault="009D15FA" w:rsidP="00A22B6D">
      <w:pPr>
        <w:pStyle w:val="NoSpacing"/>
        <w:rPr>
          <w:rFonts w:ascii="Comic Sans MS" w:hAnsi="Comic Sans MS"/>
          <w:b/>
          <w:sz w:val="20"/>
          <w:szCs w:val="20"/>
        </w:rPr>
      </w:pPr>
      <w:r w:rsidRPr="00A22B6D">
        <w:rPr>
          <w:rFonts w:ascii="Comic Sans MS" w:hAnsi="Comic Sans MS"/>
          <w:b/>
          <w:sz w:val="20"/>
          <w:szCs w:val="20"/>
        </w:rPr>
        <w:t>Oyun Zamanı</w:t>
      </w:r>
    </w:p>
    <w:p w:rsidR="009D15FA" w:rsidRPr="00B65E05" w:rsidRDefault="009D15FA" w:rsidP="00A22B6D">
      <w:pPr>
        <w:pStyle w:val="NoSpacing"/>
        <w:rPr>
          <w:rFonts w:ascii="Comic Sans MS" w:hAnsi="Comic Sans MS"/>
          <w:sz w:val="20"/>
          <w:szCs w:val="20"/>
        </w:rPr>
      </w:pPr>
      <w:r w:rsidRPr="00B65E05">
        <w:rPr>
          <w:rFonts w:ascii="Comic Sans MS" w:hAnsi="Comic Sans MS"/>
          <w:sz w:val="20"/>
          <w:szCs w:val="20"/>
        </w:rPr>
        <w:t>Öğrenme merkezlerinde oyun.</w:t>
      </w:r>
    </w:p>
    <w:p w:rsidR="009D15FA" w:rsidRPr="008978B2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15FA" w:rsidRPr="008978B2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D15FA" w:rsidRPr="008978B2" w:rsidRDefault="009D15F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9D15FA" w:rsidRPr="008978B2" w:rsidRDefault="009D15F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D15FA" w:rsidRDefault="009D15F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D15FA" w:rsidRPr="003363AA" w:rsidRDefault="009D15FA" w:rsidP="003363AA"/>
    <w:p w:rsidR="009D15FA" w:rsidRDefault="009D15FA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9D15FA" w:rsidRDefault="009D15FA" w:rsidP="009E4493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23 NİSAN BİZİM BAYRAMIMIZ</w:t>
      </w:r>
    </w:p>
    <w:p w:rsidR="009D15FA" w:rsidRPr="00436F22" w:rsidRDefault="009D15F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sanat- Türkçe Dil 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9D15FA" w:rsidRDefault="009D15F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9D15FA" w:rsidRPr="00BB3A48" w:rsidRDefault="009D15FA" w:rsidP="0064634E">
      <w:pPr>
        <w:tabs>
          <w:tab w:val="left" w:pos="180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9.4pt;margin-top:3.9pt;width:427.75pt;height:31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">
            <v:textbox>
              <w:txbxContent>
                <w:p w:rsidR="009D15FA" w:rsidRDefault="009D15FA" w:rsidP="0004573F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Çocuklara </w:t>
                  </w: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23 Nisan Ulusal Egemenlik ve Çocuk Bayramını kutla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dığımız</w:t>
                  </w: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 söylenir. 23 Nisan Ulusal Egemenlik ve Çocuk Bayramı Şenlikleri konusunda sohbet edilir. Okulun bayram kutlama programına uygun olarak,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hazırlıklar yapılır,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sıra olarak kutlama alanına geçilir.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23 Nisan Ulusal Egemenlik ve Çocuk Bayramı kutlama programına uygun olarak şiirler, şarkılar söylenir; piyes ve ront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lar</w:t>
                  </w: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 oynanır.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Tören dönüşü sınıfta bayram ve izlenimleri hakkında sohbet edilir.</w:t>
                  </w:r>
                </w:p>
                <w:p w:rsidR="009D15F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‘’23 Nisan’’ şarkısı söylenir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Sanki her tarafta 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Var bir düğün 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Çünkü en şerefli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 En mutlu gün 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 xml:space="preserve">Bugün Yirmi üç nisan </w:t>
                  </w:r>
                </w:p>
                <w:p w:rsidR="009D15F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63AA">
                    <w:rPr>
                      <w:rFonts w:ascii="Comic Sans MS" w:hAnsi="Comic Sans MS"/>
                      <w:sz w:val="20"/>
                      <w:szCs w:val="20"/>
                    </w:rPr>
                    <w:t>Hep neşeyle doluyor insan.</w:t>
                  </w:r>
                </w:p>
                <w:p w:rsidR="009D15F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D15F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boyalar ve kağıtlar dağıtılır. Çocukların bayram izlenimlerini çizmelerine fırsat verilir. Tamamlanan çalışmalar panoda sergilenir. Gönüllü çocukların resmini anlatması sağlanır.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İsteyen çocukların konu ile ilgili mandala boyamalarına imkan sağlanır.</w:t>
                  </w:r>
                </w:p>
                <w:p w:rsidR="009D15FA" w:rsidRPr="003363AA" w:rsidRDefault="009D15FA" w:rsidP="003363A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298.5pt;height:23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">
            <v:textbox>
              <w:txbxContent>
                <w:p w:rsidR="009D15FA" w:rsidRDefault="009D15FA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Kazanım 9: Farklı kültürel özellikleri açıklar.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Kendi ülkesinin kültürüne ait özellikleri söyler.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Kendi ülkesinin kültürü ile diğer kültürlerin benzer ve farklı özelliklerini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Farklı ülkelerin kendine özgü kültürel özellikleri olduğunu söyler.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Kazanım 21: Atatürk’ü tanır. Göstergeleri: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 xml:space="preserve">Atatürk'ün hayatıyla ilgili belli başlı olguları söyler. 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Atatürk’ün kişisel özelliklerini söyler.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22: Atatürk'ün Türk toplumu için önemini açıklar. 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 xml:space="preserve">Atatürk’ün değerli bir insan olduğunu söyler. 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Atatürk'ün getirdiği yenilikleri söyler.</w:t>
                  </w:r>
                </w:p>
                <w:p w:rsidR="009D15FA" w:rsidRPr="00124495" w:rsidRDefault="009D15FA" w:rsidP="001244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24495">
                    <w:rPr>
                      <w:rFonts w:ascii="Comic Sans MS" w:hAnsi="Comic Sans MS"/>
                      <w:sz w:val="20"/>
                      <w:szCs w:val="20"/>
                    </w:rPr>
                    <w:t>Atatürk’ün getirdiği yeniliklerin önemini söyler.</w:t>
                  </w:r>
                </w:p>
                <w:p w:rsidR="009D15FA" w:rsidRPr="00124495" w:rsidRDefault="009D15FA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ab/>
      </w:r>
    </w:p>
    <w:p w:rsidR="009D15FA" w:rsidRPr="00BB3A48" w:rsidRDefault="009D15F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9D15FA" w:rsidRDefault="009D15FA">
      <w:r>
        <w:rPr>
          <w:noProof/>
        </w:rPr>
        <w:pict>
          <v:shape id="Text Box 9" o:spid="_x0000_s1028" type="#_x0000_t202" style="position:absolute;margin-left:321.4pt;margin-top:322.3pt;width:411pt;height:60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">
            <v:textbox>
              <w:txbxContent>
                <w:p w:rsidR="009D15FA" w:rsidRPr="00F621D5" w:rsidRDefault="009D15F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YARLAMA</w:t>
                  </w:r>
                  <w:r>
                    <w:t xml:space="preserve">: 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1.1pt;margin-top:324.55pt;width:293.25pt;height:63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">
            <v:textbox>
              <w:txbxContent>
                <w:p w:rsidR="009D15FA" w:rsidRDefault="009D15FA" w:rsidP="001B1094">
                  <w:pPr>
                    <w:pStyle w:val="NoSpacing"/>
                    <w:tabs>
                      <w:tab w:val="left" w:pos="1985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9D15FA" w:rsidRPr="00C847D4" w:rsidRDefault="009D15FA" w:rsidP="001B1094">
                  <w:pPr>
                    <w:pStyle w:val="NoSpacing"/>
                    <w:tabs>
                      <w:tab w:val="left" w:pos="198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847D4">
                    <w:rPr>
                      <w:rFonts w:ascii="Comic Sans MS" w:hAnsi="Comic Sans MS"/>
                      <w:sz w:val="20"/>
                      <w:szCs w:val="20"/>
                    </w:rPr>
                    <w:t>Çocukların aileleri 23 NİSAN ULUSAL EGEMENLİK VE ÇOCUK BAYRAMI TÖRENİNE davet edilir.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1.1pt;margin-top:223.3pt;width:294.75pt;height:7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">
            <v:textbox>
              <w:txbxContent>
                <w:p w:rsidR="009D15FA" w:rsidRDefault="009D15FA" w:rsidP="00C4088A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9D15FA" w:rsidRPr="00C4088A" w:rsidRDefault="009D15FA" w:rsidP="00C4088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Sınıf süslemeleri</w:t>
                  </w:r>
                </w:p>
                <w:p w:rsidR="009D15FA" w:rsidRDefault="009D15FA" w:rsidP="0004770B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9D15FA" w:rsidRPr="0004770B" w:rsidRDefault="009D15FA" w:rsidP="0004770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Bayram tören hazırlık sınıf süslemek</w:t>
                  </w:r>
                </w:p>
                <w:p w:rsidR="009D15FA" w:rsidRDefault="009D15F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9D15FA" w:rsidRPr="00436F22" w:rsidRDefault="009D15F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9D15FA" w:rsidRPr="00AB2FDF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B2FDF">
        <w:rPr>
          <w:rFonts w:ascii="Comic Sans MS" w:hAnsi="Comic Sans MS"/>
          <w:b/>
          <w:sz w:val="20"/>
          <w:szCs w:val="20"/>
        </w:rPr>
        <w:t>DEĞERLENDİRME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Sınıfımızı neden süsledik?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 için hangi hazırlıkları yaptık?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bayramın adı nedir?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Bayramda neler yapmak istersiniz?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 töreninde en çok neyi sevdiniz?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Size Atatürk bu bayramı neden çocuklara hediye etmiştir?</w:t>
      </w:r>
    </w:p>
    <w:p w:rsidR="009D15FA" w:rsidRDefault="009D15FA" w:rsidP="00AB2FD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B2FDF">
        <w:rPr>
          <w:rFonts w:ascii="Comic Sans MS" w:hAnsi="Comic Sans MS"/>
          <w:sz w:val="20"/>
          <w:szCs w:val="20"/>
        </w:rPr>
        <w:t xml:space="preserve">Eğitim </w:t>
      </w:r>
      <w:r>
        <w:rPr>
          <w:rFonts w:ascii="Comic Sans MS" w:hAnsi="Comic Sans MS"/>
          <w:sz w:val="20"/>
          <w:szCs w:val="20"/>
        </w:rPr>
        <w:t xml:space="preserve">seti 6.sayı/40.41. sayfalar </w:t>
      </w:r>
      <w:r w:rsidRPr="00AB2FDF">
        <w:rPr>
          <w:rFonts w:ascii="Comic Sans MS" w:hAnsi="Comic Sans MS"/>
          <w:sz w:val="20"/>
          <w:szCs w:val="20"/>
        </w:rPr>
        <w:t xml:space="preserve"> yönergeye </w:t>
      </w:r>
      <w:r>
        <w:rPr>
          <w:rFonts w:ascii="Comic Sans MS" w:hAnsi="Comic Sans MS"/>
          <w:sz w:val="20"/>
          <w:szCs w:val="20"/>
        </w:rPr>
        <w:t>uygu</w:t>
      </w:r>
      <w:r w:rsidRPr="00AB2FDF">
        <w:rPr>
          <w:rFonts w:ascii="Comic Sans MS" w:hAnsi="Comic Sans MS"/>
          <w:sz w:val="20"/>
          <w:szCs w:val="20"/>
        </w:rPr>
        <w:t xml:space="preserve">n </w:t>
      </w:r>
      <w:r>
        <w:rPr>
          <w:rFonts w:ascii="Comic Sans MS" w:hAnsi="Comic Sans MS"/>
          <w:sz w:val="20"/>
          <w:szCs w:val="20"/>
        </w:rPr>
        <w:t xml:space="preserve">öğretmen rehberliğinde </w:t>
      </w:r>
      <w:r w:rsidRPr="00AB2FDF">
        <w:rPr>
          <w:rFonts w:ascii="Comic Sans MS" w:hAnsi="Comic Sans MS"/>
          <w:sz w:val="20"/>
          <w:szCs w:val="20"/>
        </w:rPr>
        <w:t>yapılır</w:t>
      </w:r>
    </w:p>
    <w:p w:rsidR="009D15FA" w:rsidRDefault="009D15FA" w:rsidP="00B74D9A"/>
    <w:p w:rsidR="009D15FA" w:rsidRDefault="009D15FA" w:rsidP="00B65E05">
      <w:pPr>
        <w:tabs>
          <w:tab w:val="left" w:pos="1245"/>
        </w:tabs>
      </w:pPr>
      <w:r>
        <w:tab/>
      </w:r>
      <w:bookmarkStart w:id="0" w:name="_GoBack"/>
      <w:bookmarkEnd w:id="0"/>
    </w:p>
    <w:p w:rsidR="009D15FA" w:rsidRPr="00B74D9A" w:rsidRDefault="009D15FA" w:rsidP="00B74D9A">
      <w:pPr>
        <w:tabs>
          <w:tab w:val="left" w:pos="1245"/>
        </w:tabs>
      </w:pPr>
    </w:p>
    <w:sectPr w:rsidR="009D15FA" w:rsidRPr="00B74D9A" w:rsidSect="00497BC7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5FA" w:rsidRDefault="009D15FA" w:rsidP="00806A98">
      <w:pPr>
        <w:spacing w:after="0" w:line="240" w:lineRule="auto"/>
      </w:pPr>
      <w:r>
        <w:separator/>
      </w:r>
    </w:p>
  </w:endnote>
  <w:endnote w:type="continuationSeparator" w:id="0">
    <w:p w:rsidR="009D15FA" w:rsidRDefault="009D15F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FA" w:rsidRDefault="009D15FA">
    <w:pPr>
      <w:pStyle w:val="Footer"/>
    </w:pPr>
  </w:p>
  <w:p w:rsidR="009D15FA" w:rsidRDefault="009D15FA">
    <w:pPr>
      <w:pStyle w:val="Footer"/>
    </w:pPr>
  </w:p>
  <w:p w:rsidR="009D15FA" w:rsidRDefault="009D15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5FA" w:rsidRDefault="009D15FA" w:rsidP="00806A98">
      <w:pPr>
        <w:spacing w:after="0" w:line="240" w:lineRule="auto"/>
      </w:pPr>
      <w:r>
        <w:separator/>
      </w:r>
    </w:p>
  </w:footnote>
  <w:footnote w:type="continuationSeparator" w:id="0">
    <w:p w:rsidR="009D15FA" w:rsidRDefault="009D15FA" w:rsidP="0080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FA" w:rsidRDefault="009D15FA">
    <w:pPr>
      <w:pStyle w:val="Header"/>
    </w:pPr>
  </w:p>
  <w:p w:rsidR="009D15FA" w:rsidRDefault="009D15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1369"/>
    <w:rsid w:val="000306BF"/>
    <w:rsid w:val="0004573F"/>
    <w:rsid w:val="0004770B"/>
    <w:rsid w:val="00047B1A"/>
    <w:rsid w:val="000614C2"/>
    <w:rsid w:val="000656E2"/>
    <w:rsid w:val="0008226E"/>
    <w:rsid w:val="000867DE"/>
    <w:rsid w:val="000B4EEC"/>
    <w:rsid w:val="000B6912"/>
    <w:rsid w:val="000D10F6"/>
    <w:rsid w:val="000D74E2"/>
    <w:rsid w:val="000F3B1A"/>
    <w:rsid w:val="000F3F3B"/>
    <w:rsid w:val="000F63D2"/>
    <w:rsid w:val="00111DDF"/>
    <w:rsid w:val="00113F35"/>
    <w:rsid w:val="00124495"/>
    <w:rsid w:val="00137B28"/>
    <w:rsid w:val="00145E8B"/>
    <w:rsid w:val="00147B95"/>
    <w:rsid w:val="00150544"/>
    <w:rsid w:val="0015787C"/>
    <w:rsid w:val="00165788"/>
    <w:rsid w:val="001665BA"/>
    <w:rsid w:val="00166F2C"/>
    <w:rsid w:val="001768DA"/>
    <w:rsid w:val="0018560E"/>
    <w:rsid w:val="00186208"/>
    <w:rsid w:val="001A45E0"/>
    <w:rsid w:val="001B1094"/>
    <w:rsid w:val="001B4E66"/>
    <w:rsid w:val="001D0122"/>
    <w:rsid w:val="001F341C"/>
    <w:rsid w:val="001F4B0C"/>
    <w:rsid w:val="00206907"/>
    <w:rsid w:val="00210043"/>
    <w:rsid w:val="002134AD"/>
    <w:rsid w:val="00216154"/>
    <w:rsid w:val="002201E3"/>
    <w:rsid w:val="00237027"/>
    <w:rsid w:val="00241D3D"/>
    <w:rsid w:val="00250939"/>
    <w:rsid w:val="002A1BCC"/>
    <w:rsid w:val="002A1E6F"/>
    <w:rsid w:val="002B5687"/>
    <w:rsid w:val="002C40DB"/>
    <w:rsid w:val="002D7205"/>
    <w:rsid w:val="002E48F4"/>
    <w:rsid w:val="002F7B42"/>
    <w:rsid w:val="0030759F"/>
    <w:rsid w:val="00315189"/>
    <w:rsid w:val="00330AED"/>
    <w:rsid w:val="003363AA"/>
    <w:rsid w:val="00352C84"/>
    <w:rsid w:val="003607BE"/>
    <w:rsid w:val="00365CD4"/>
    <w:rsid w:val="00382F38"/>
    <w:rsid w:val="00395C6B"/>
    <w:rsid w:val="003A2AC5"/>
    <w:rsid w:val="003A310D"/>
    <w:rsid w:val="003A3667"/>
    <w:rsid w:val="003B30BC"/>
    <w:rsid w:val="003B420C"/>
    <w:rsid w:val="003C0F4A"/>
    <w:rsid w:val="003C1931"/>
    <w:rsid w:val="003C2D3A"/>
    <w:rsid w:val="003C64BA"/>
    <w:rsid w:val="003D0F9E"/>
    <w:rsid w:val="003D7926"/>
    <w:rsid w:val="003E254C"/>
    <w:rsid w:val="003F767B"/>
    <w:rsid w:val="00411C7A"/>
    <w:rsid w:val="00430623"/>
    <w:rsid w:val="00436F22"/>
    <w:rsid w:val="004376D4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036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52E9C"/>
    <w:rsid w:val="00567F03"/>
    <w:rsid w:val="005719EE"/>
    <w:rsid w:val="00577EBE"/>
    <w:rsid w:val="005858E6"/>
    <w:rsid w:val="0059067C"/>
    <w:rsid w:val="005B492E"/>
    <w:rsid w:val="005C3EC7"/>
    <w:rsid w:val="005C5442"/>
    <w:rsid w:val="005C7634"/>
    <w:rsid w:val="005D35FA"/>
    <w:rsid w:val="005F3F7F"/>
    <w:rsid w:val="00606432"/>
    <w:rsid w:val="00606435"/>
    <w:rsid w:val="006121CF"/>
    <w:rsid w:val="0064489B"/>
    <w:rsid w:val="0064634E"/>
    <w:rsid w:val="0068135B"/>
    <w:rsid w:val="006836CC"/>
    <w:rsid w:val="006B611B"/>
    <w:rsid w:val="006C1CF1"/>
    <w:rsid w:val="006C668F"/>
    <w:rsid w:val="006D28C4"/>
    <w:rsid w:val="006D6401"/>
    <w:rsid w:val="006D6FD2"/>
    <w:rsid w:val="0070201C"/>
    <w:rsid w:val="00705541"/>
    <w:rsid w:val="0072462E"/>
    <w:rsid w:val="00725333"/>
    <w:rsid w:val="00760E27"/>
    <w:rsid w:val="00764F63"/>
    <w:rsid w:val="007706DB"/>
    <w:rsid w:val="00774F9B"/>
    <w:rsid w:val="007D0936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4735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86EC5"/>
    <w:rsid w:val="00997873"/>
    <w:rsid w:val="009A20AC"/>
    <w:rsid w:val="009A586A"/>
    <w:rsid w:val="009B2D3F"/>
    <w:rsid w:val="009C2A7A"/>
    <w:rsid w:val="009D15FA"/>
    <w:rsid w:val="009D2E81"/>
    <w:rsid w:val="009E4493"/>
    <w:rsid w:val="009F46FF"/>
    <w:rsid w:val="00A0112F"/>
    <w:rsid w:val="00A03C5E"/>
    <w:rsid w:val="00A10CBE"/>
    <w:rsid w:val="00A137A6"/>
    <w:rsid w:val="00A155B2"/>
    <w:rsid w:val="00A16277"/>
    <w:rsid w:val="00A2029B"/>
    <w:rsid w:val="00A22B6D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B2FDF"/>
    <w:rsid w:val="00AC668E"/>
    <w:rsid w:val="00AD00DF"/>
    <w:rsid w:val="00AD188D"/>
    <w:rsid w:val="00AE40F7"/>
    <w:rsid w:val="00AE4369"/>
    <w:rsid w:val="00AE4AC3"/>
    <w:rsid w:val="00AE611F"/>
    <w:rsid w:val="00AF7FB9"/>
    <w:rsid w:val="00B131D1"/>
    <w:rsid w:val="00B242B0"/>
    <w:rsid w:val="00B34595"/>
    <w:rsid w:val="00B61BE7"/>
    <w:rsid w:val="00B62773"/>
    <w:rsid w:val="00B64698"/>
    <w:rsid w:val="00B65E05"/>
    <w:rsid w:val="00B67CE3"/>
    <w:rsid w:val="00B733D4"/>
    <w:rsid w:val="00B74D9A"/>
    <w:rsid w:val="00B824AD"/>
    <w:rsid w:val="00BA482B"/>
    <w:rsid w:val="00BB3A48"/>
    <w:rsid w:val="00BC4E5B"/>
    <w:rsid w:val="00BC6104"/>
    <w:rsid w:val="00BD55BF"/>
    <w:rsid w:val="00BE067A"/>
    <w:rsid w:val="00C110B3"/>
    <w:rsid w:val="00C120B6"/>
    <w:rsid w:val="00C1578F"/>
    <w:rsid w:val="00C246D6"/>
    <w:rsid w:val="00C3789F"/>
    <w:rsid w:val="00C4088A"/>
    <w:rsid w:val="00C6037E"/>
    <w:rsid w:val="00C644FA"/>
    <w:rsid w:val="00C66B23"/>
    <w:rsid w:val="00C73541"/>
    <w:rsid w:val="00C779FA"/>
    <w:rsid w:val="00C847D4"/>
    <w:rsid w:val="00C903B4"/>
    <w:rsid w:val="00CA20A7"/>
    <w:rsid w:val="00CB73A3"/>
    <w:rsid w:val="00CC216B"/>
    <w:rsid w:val="00CC2D45"/>
    <w:rsid w:val="00CE11E7"/>
    <w:rsid w:val="00CE6E6F"/>
    <w:rsid w:val="00D17FE9"/>
    <w:rsid w:val="00D259BE"/>
    <w:rsid w:val="00D94A26"/>
    <w:rsid w:val="00DB03DA"/>
    <w:rsid w:val="00DE0EC8"/>
    <w:rsid w:val="00DE524A"/>
    <w:rsid w:val="00E1402F"/>
    <w:rsid w:val="00E3439D"/>
    <w:rsid w:val="00E369D0"/>
    <w:rsid w:val="00E4402B"/>
    <w:rsid w:val="00E47557"/>
    <w:rsid w:val="00E54A56"/>
    <w:rsid w:val="00E558DD"/>
    <w:rsid w:val="00E614B8"/>
    <w:rsid w:val="00E61B8E"/>
    <w:rsid w:val="00E823BB"/>
    <w:rsid w:val="00E8439E"/>
    <w:rsid w:val="00E9352F"/>
    <w:rsid w:val="00E9611D"/>
    <w:rsid w:val="00EA76AB"/>
    <w:rsid w:val="00EC6C15"/>
    <w:rsid w:val="00ED34F9"/>
    <w:rsid w:val="00ED6BD1"/>
    <w:rsid w:val="00ED7DEF"/>
    <w:rsid w:val="00EE47F4"/>
    <w:rsid w:val="00EE614E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96C64"/>
    <w:rsid w:val="00FC374B"/>
    <w:rsid w:val="00FC52C9"/>
    <w:rsid w:val="00FC771F"/>
    <w:rsid w:val="00FD17F9"/>
    <w:rsid w:val="00FF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2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212</Words>
  <Characters>1213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2015-07-17T16:27:00Z</dcterms:created>
  <dcterms:modified xsi:type="dcterms:W3CDTF">2016-08-28T21:31:00Z</dcterms:modified>
</cp:coreProperties>
</file>